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59B13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62FB1B37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Edmonton, Middlesex. Husbandman.</w:t>
      </w:r>
    </w:p>
    <w:p w14:paraId="564FFBB9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8D3E1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653941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John Gerard of London, skinner(q.v.), brought a plaint of debt against him.</w:t>
      </w:r>
    </w:p>
    <w:p w14:paraId="21523647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9F8F617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5C852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29DD8" w14:textId="77777777" w:rsidR="000823D5" w:rsidRDefault="000823D5" w:rsidP="000823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2022</w:t>
      </w:r>
    </w:p>
    <w:p w14:paraId="77EBF4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A19CF" w14:textId="77777777" w:rsidR="000823D5" w:rsidRDefault="000823D5" w:rsidP="009139A6">
      <w:r>
        <w:separator/>
      </w:r>
    </w:p>
  </w:endnote>
  <w:endnote w:type="continuationSeparator" w:id="0">
    <w:p w14:paraId="2640E6B6" w14:textId="77777777" w:rsidR="000823D5" w:rsidRDefault="000823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FC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C2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2D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F59F" w14:textId="77777777" w:rsidR="000823D5" w:rsidRDefault="000823D5" w:rsidP="009139A6">
      <w:r>
        <w:separator/>
      </w:r>
    </w:p>
  </w:footnote>
  <w:footnote w:type="continuationSeparator" w:id="0">
    <w:p w14:paraId="474B811F" w14:textId="77777777" w:rsidR="000823D5" w:rsidRDefault="000823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D5E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7B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813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D5"/>
    <w:rsid w:val="000666E0"/>
    <w:rsid w:val="000823D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9EAD9"/>
  <w15:chartTrackingRefBased/>
  <w15:docId w15:val="{4A1C6F61-E4CE-4651-B717-2F078F4F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23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2022-05-29T19:37:00Z</dcterms:created>
  <dcterms:modified xsi:type="dcterms:W3CDTF">2022-05-29T19:38:00Z</dcterms:modified>
</cp:coreProperties>
</file>